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4E085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>ชื่องานบริการ เรื่อง ............................................................................................................................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</w:rPr>
              <w:t xml:space="preserve">–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81531C" w:rsidRDefault="00876C97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876C97" w:rsidRDefault="0081531C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A45BCE" w:rsidP="004E0854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775AFF" w:rsidTr="00326426">
        <w:tc>
          <w:tcPr>
            <w:tcW w:w="371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3B412E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(ภายในหรือภายนอก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  <w:r w:rsidR="00F01F4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การให้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3B412E" w:rsidRDefault="00D51FAE" w:rsidP="004F1D54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</w:t>
            </w:r>
            <w:r w:rsidR="004125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4F1D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  <w:bookmarkStart w:id="0" w:name="_GoBack"/>
            <w:bookmarkEnd w:id="0"/>
          </w:p>
        </w:tc>
        <w:tc>
          <w:tcPr>
            <w:tcW w:w="1416" w:type="dxa"/>
          </w:tcPr>
          <w:p w:rsidR="004125F7" w:rsidRPr="003B412E" w:rsidRDefault="00963334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Default="00963334" w:rsidP="004125F7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4</w:t>
            </w:r>
          </w:p>
        </w:tc>
        <w:tc>
          <w:tcPr>
            <w:tcW w:w="1275" w:type="dxa"/>
          </w:tcPr>
          <w:p w:rsidR="004125F7" w:rsidRDefault="00963334" w:rsidP="004125F7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B81EE2" w:rsidTr="0079238E">
        <w:trPr>
          <w:jc w:val="center"/>
        </w:trPr>
        <w:tc>
          <w:tcPr>
            <w:tcW w:w="405" w:type="dxa"/>
          </w:tcPr>
          <w:p w:rsidR="00C91314" w:rsidRPr="00C91314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F71A5" w:rsidRDefault="00C91314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324" w:rsidRDefault="00A02324">
      <w:r>
        <w:separator/>
      </w:r>
    </w:p>
  </w:endnote>
  <w:endnote w:type="continuationSeparator" w:id="0">
    <w:p w:rsidR="00A02324" w:rsidRDefault="00A0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324" w:rsidRDefault="00A02324">
      <w:r>
        <w:separator/>
      </w:r>
    </w:p>
  </w:footnote>
  <w:footnote w:type="continuationSeparator" w:id="0">
    <w:p w:rsidR="00A02324" w:rsidRDefault="00A02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865E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865E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865E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865E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2102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B1B75"/>
    <w:rsid w:val="002B358D"/>
    <w:rsid w:val="002C3150"/>
    <w:rsid w:val="002D2D1A"/>
    <w:rsid w:val="002E4335"/>
    <w:rsid w:val="002F5233"/>
    <w:rsid w:val="00302AEC"/>
    <w:rsid w:val="00304585"/>
    <w:rsid w:val="00310929"/>
    <w:rsid w:val="003176C6"/>
    <w:rsid w:val="00326426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385A"/>
    <w:rsid w:val="004C0CF1"/>
    <w:rsid w:val="004C6127"/>
    <w:rsid w:val="004D2C54"/>
    <w:rsid w:val="004D3D8B"/>
    <w:rsid w:val="004E0854"/>
    <w:rsid w:val="004E7C64"/>
    <w:rsid w:val="004F1D54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96C0E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3334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324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865E7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25C70"/>
    <w:rsid w:val="00C30715"/>
    <w:rsid w:val="00C44E71"/>
    <w:rsid w:val="00C55FFC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24B3A-36DA-4F22-84F6-8E1572F57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69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30</cp:revision>
  <cp:lastPrinted>2015-01-19T07:15:00Z</cp:lastPrinted>
  <dcterms:created xsi:type="dcterms:W3CDTF">2017-01-06T01:59:00Z</dcterms:created>
  <dcterms:modified xsi:type="dcterms:W3CDTF">2018-02-01T09:20:00Z</dcterms:modified>
</cp:coreProperties>
</file>